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043E1A" w14:textId="49D489F2" w:rsidR="00AD50BF" w:rsidRPr="00223869" w:rsidRDefault="00AF7C99" w:rsidP="00AD50BF">
      <w:pPr>
        <w:pStyle w:val="Header"/>
        <w:tabs>
          <w:tab w:val="right" w:pos="9356"/>
        </w:tabs>
        <w:jc w:val="center"/>
      </w:pPr>
      <w:r w:rsidRPr="00223869">
        <w:rPr>
          <w:noProof/>
        </w:rPr>
        <w:drawing>
          <wp:inline distT="0" distB="0" distL="0" distR="0" wp14:anchorId="4829ECFC" wp14:editId="0B75654E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CF1209" w14:textId="77777777" w:rsidR="0058060A" w:rsidRPr="00223869" w:rsidRDefault="0058060A" w:rsidP="0058060A">
      <w:pPr>
        <w:pStyle w:val="Title"/>
        <w:jc w:val="center"/>
      </w:pPr>
      <w:r w:rsidRPr="00223869">
        <w:t>Liaison Statement</w:t>
      </w:r>
    </w:p>
    <w:p w14:paraId="6EF3ABA6" w14:textId="77777777" w:rsidR="0058060A" w:rsidRPr="00223869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223869" w14:paraId="1A4FADC7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150CEAFB" w14:textId="77777777" w:rsidR="00A74A54" w:rsidRPr="00223869" w:rsidRDefault="00A74A54" w:rsidP="0058060A">
            <w:pPr>
              <w:pStyle w:val="TableHeader"/>
              <w:rPr>
                <w:lang w:val="en-GB"/>
              </w:rPr>
            </w:pPr>
            <w:r w:rsidRPr="00223869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lang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2B9F5369" w14:textId="5CBF7CC4" w:rsidR="00A74A54" w:rsidRPr="00223869" w:rsidRDefault="006D5D84" w:rsidP="00223869">
                <w:pPr>
                  <w:pStyle w:val="TableText"/>
                </w:pPr>
                <w:r w:rsidRPr="00223869">
                  <w:rPr>
                    <w:lang w:eastAsia="ja-JP"/>
                  </w:rPr>
                  <w:t>LS on 3GPP Release 1</w:t>
                </w:r>
                <w:r w:rsidR="00223869" w:rsidRPr="00223869">
                  <w:rPr>
                    <w:lang w:eastAsia="ja-JP"/>
                  </w:rPr>
                  <w:t>7</w:t>
                </w:r>
                <w:r w:rsidRPr="00223869">
                  <w:rPr>
                    <w:lang w:eastAsia="ja-JP"/>
                  </w:rPr>
                  <w:t xml:space="preserve"> </w:t>
                </w:r>
                <w:r w:rsidR="00223869" w:rsidRPr="00223869">
                  <w:rPr>
                    <w:lang w:eastAsia="ja-JP"/>
                  </w:rPr>
                  <w:t xml:space="preserve">Operator </w:t>
                </w:r>
                <w:r w:rsidRPr="00223869">
                  <w:rPr>
                    <w:lang w:eastAsia="ja-JP"/>
                  </w:rPr>
                  <w:t>Focus</w:t>
                </w:r>
              </w:p>
            </w:sdtContent>
          </w:sdt>
        </w:tc>
      </w:tr>
    </w:tbl>
    <w:p w14:paraId="7DCA5B78" w14:textId="77777777" w:rsidR="0058060A" w:rsidRPr="00223869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223869" w14:paraId="1B913383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72402ED" w14:textId="77777777" w:rsidR="0058060A" w:rsidRPr="00223869" w:rsidRDefault="0058060A" w:rsidP="0058060A">
            <w:pPr>
              <w:pStyle w:val="TableHeader"/>
              <w:rPr>
                <w:lang w:val="en-GB"/>
              </w:rPr>
            </w:pPr>
            <w:r w:rsidRPr="00223869">
              <w:rPr>
                <w:lang w:val="en-GB"/>
              </w:rPr>
              <w:t>Source Meeting Information</w:t>
            </w:r>
          </w:p>
        </w:tc>
      </w:tr>
      <w:tr w:rsidR="0058060A" w:rsidRPr="00223869" w14:paraId="7FA0016C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C71F445" w14:textId="77777777" w:rsidR="0058060A" w:rsidRPr="00223869" w:rsidRDefault="0058060A" w:rsidP="0058060A">
            <w:pPr>
              <w:pStyle w:val="TableText"/>
            </w:pPr>
            <w:r w:rsidRPr="00223869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2AB4C014" w14:textId="77777777" w:rsidR="0058060A" w:rsidRPr="00223869" w:rsidRDefault="0058060A" w:rsidP="0058060A">
            <w:pPr>
              <w:pStyle w:val="TableText"/>
            </w:pPr>
            <w:r w:rsidRPr="00223869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73397DE7" w14:textId="77777777" w:rsidR="0058060A" w:rsidRPr="00223869" w:rsidRDefault="0058060A" w:rsidP="0058060A">
            <w:pPr>
              <w:pStyle w:val="TableText"/>
            </w:pPr>
            <w:r w:rsidRPr="00223869">
              <w:t>Meeting Location</w:t>
            </w:r>
          </w:p>
        </w:tc>
      </w:tr>
      <w:tr w:rsidR="00096622" w:rsidRPr="00223869" w14:paraId="0A0A620F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8638BD7" w14:textId="1BAA86DD" w:rsidR="00096622" w:rsidRPr="00223869" w:rsidRDefault="00750944" w:rsidP="00096622">
            <w:pPr>
              <w:pStyle w:val="TableText"/>
              <w:rPr>
                <w:rFonts w:eastAsia="MS Mincho"/>
                <w:lang w:eastAsia="ja-JP"/>
              </w:rPr>
            </w:pPr>
            <w:r w:rsidRPr="00223869">
              <w:rPr>
                <w:rFonts w:eastAsia="MS Mincho"/>
                <w:lang w:eastAsia="ja-JP"/>
              </w:rPr>
              <w:t>3GPPOP</w:t>
            </w:r>
            <w:r w:rsidR="00791C2F" w:rsidRPr="00223869">
              <w:rPr>
                <w:rFonts w:eastAsia="MS Mincho"/>
                <w:lang w:eastAsia="ja-JP"/>
              </w:rPr>
              <w:t xml:space="preserve"> #</w:t>
            </w:r>
            <w:r w:rsidR="00DF1451" w:rsidRPr="00223869">
              <w:rPr>
                <w:rFonts w:eastAsia="MS Mincho"/>
                <w:lang w:eastAsia="ja-JP"/>
              </w:rPr>
              <w:t>102</w:t>
            </w:r>
          </w:p>
        </w:tc>
        <w:tc>
          <w:tcPr>
            <w:tcW w:w="3228" w:type="dxa"/>
          </w:tcPr>
          <w:p w14:paraId="5DF87778" w14:textId="2C89967D" w:rsidR="00096622" w:rsidRPr="00223869" w:rsidRDefault="00EF2AC8" w:rsidP="00DF1451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2019-09-04</w:t>
            </w:r>
          </w:p>
        </w:tc>
        <w:tc>
          <w:tcPr>
            <w:tcW w:w="3008" w:type="dxa"/>
          </w:tcPr>
          <w:p w14:paraId="200C118F" w14:textId="77777777" w:rsidR="00096622" w:rsidRPr="00223869" w:rsidRDefault="00750944" w:rsidP="001202FC">
            <w:pPr>
              <w:pStyle w:val="TableText"/>
              <w:rPr>
                <w:rFonts w:eastAsia="MS Mincho"/>
                <w:lang w:eastAsia="ja-JP"/>
              </w:rPr>
            </w:pPr>
            <w:r w:rsidRPr="00223869">
              <w:rPr>
                <w:rFonts w:eastAsia="MS Mincho"/>
                <w:lang w:eastAsia="ja-JP"/>
              </w:rPr>
              <w:t>Conference Call</w:t>
            </w:r>
          </w:p>
        </w:tc>
      </w:tr>
    </w:tbl>
    <w:p w14:paraId="4B609B63" w14:textId="77777777" w:rsidR="0058060A" w:rsidRPr="00223869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223869" w14:paraId="359700DB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435F8CF" w14:textId="77777777" w:rsidR="0058060A" w:rsidRPr="00223869" w:rsidRDefault="0058060A" w:rsidP="0058060A">
            <w:pPr>
              <w:pStyle w:val="TableHeader"/>
              <w:rPr>
                <w:lang w:val="en-GB"/>
              </w:rPr>
            </w:pPr>
            <w:r w:rsidRPr="00223869">
              <w:rPr>
                <w:lang w:val="en-GB"/>
              </w:rPr>
              <w:t>Document Details</w:t>
            </w:r>
          </w:p>
        </w:tc>
      </w:tr>
      <w:tr w:rsidR="0058060A" w:rsidRPr="00223869" w14:paraId="58873933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D089B5C" w14:textId="77777777" w:rsidR="0058060A" w:rsidRPr="00223869" w:rsidRDefault="0058060A" w:rsidP="001202FC">
            <w:pPr>
              <w:pStyle w:val="TableText"/>
            </w:pPr>
            <w:r w:rsidRPr="00223869"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E3D1567" w14:textId="77777777" w:rsidR="0058060A" w:rsidRPr="00223869" w:rsidRDefault="0058060A" w:rsidP="001202FC">
            <w:pPr>
              <w:pStyle w:val="TableText"/>
            </w:pPr>
            <w:r w:rsidRPr="00223869"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86AE95C" w14:textId="77777777" w:rsidR="0058060A" w:rsidRPr="00223869" w:rsidRDefault="0058060A" w:rsidP="001202FC">
            <w:pPr>
              <w:pStyle w:val="TableText"/>
            </w:pPr>
            <w:r w:rsidRPr="00223869">
              <w:t>Document Author:</w:t>
            </w:r>
          </w:p>
        </w:tc>
      </w:tr>
      <w:tr w:rsidR="0058060A" w:rsidRPr="00223869" w14:paraId="1270293B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6AA3E01" w14:textId="3C494C1D" w:rsidR="0058060A" w:rsidRPr="00223869" w:rsidRDefault="00750944" w:rsidP="00223869">
            <w:pPr>
              <w:pStyle w:val="TableText"/>
              <w:rPr>
                <w:rFonts w:eastAsia="MS Mincho"/>
                <w:lang w:eastAsia="ja-JP"/>
              </w:rPr>
            </w:pPr>
            <w:r w:rsidRPr="00223869">
              <w:rPr>
                <w:rFonts w:eastAsia="MS Mincho"/>
                <w:lang w:eastAsia="ja-JP"/>
              </w:rPr>
              <w:t>3GPPOP</w:t>
            </w:r>
            <w:r w:rsidR="00B41244" w:rsidRPr="00223869">
              <w:rPr>
                <w:rFonts w:eastAsia="MS Mincho"/>
                <w:lang w:eastAsia="ja-JP"/>
              </w:rPr>
              <w:t xml:space="preserve"> #</w:t>
            </w:r>
            <w:r w:rsidR="00223869" w:rsidRPr="00223869">
              <w:rPr>
                <w:rFonts w:eastAsia="MS Mincho"/>
                <w:lang w:eastAsia="ja-JP"/>
              </w:rPr>
              <w:t>102</w:t>
            </w:r>
            <w:r w:rsidR="00A233C3" w:rsidRPr="00223869">
              <w:rPr>
                <w:rFonts w:eastAsia="MS Mincho"/>
                <w:lang w:eastAsia="ja-JP"/>
              </w:rPr>
              <w:t xml:space="preserve"> Doc </w:t>
            </w:r>
            <w:r w:rsidR="000E5F51">
              <w:rPr>
                <w:rFonts w:eastAsia="MS Mincho"/>
                <w:lang w:eastAsia="ja-JP"/>
              </w:rPr>
              <w:t>006</w:t>
            </w:r>
          </w:p>
        </w:tc>
        <w:tc>
          <w:tcPr>
            <w:tcW w:w="3228" w:type="dxa"/>
          </w:tcPr>
          <w:p w14:paraId="5C199C74" w14:textId="1C9F06B1" w:rsidR="0058060A" w:rsidRPr="00223869" w:rsidRDefault="00EF2AC8" w:rsidP="00223869">
            <w:pPr>
              <w:pStyle w:val="TableText"/>
            </w:pPr>
            <w:r>
              <w:rPr>
                <w:rFonts w:eastAsia="MS Mincho"/>
                <w:lang w:eastAsia="ja-JP"/>
              </w:rPr>
              <w:t>2019-09-04</w:t>
            </w:r>
          </w:p>
        </w:tc>
        <w:tc>
          <w:tcPr>
            <w:tcW w:w="3008" w:type="dxa"/>
          </w:tcPr>
          <w:p w14:paraId="6FC78D40" w14:textId="77777777" w:rsidR="0058060A" w:rsidRDefault="00223869" w:rsidP="00D20D7D">
            <w:pPr>
              <w:pStyle w:val="TableText"/>
              <w:rPr>
                <w:rFonts w:eastAsia="MS Mincho"/>
                <w:lang w:eastAsia="ja-JP"/>
              </w:rPr>
            </w:pPr>
            <w:r w:rsidRPr="00223869">
              <w:rPr>
                <w:rFonts w:eastAsia="MS Mincho"/>
                <w:lang w:eastAsia="ja-JP"/>
              </w:rPr>
              <w:t xml:space="preserve">Mona Mustapha </w:t>
            </w:r>
            <w:r w:rsidR="00750944" w:rsidRPr="00223869">
              <w:rPr>
                <w:rFonts w:eastAsia="MS Mincho"/>
                <w:lang w:eastAsia="ja-JP"/>
              </w:rPr>
              <w:t>(GSMA)</w:t>
            </w:r>
          </w:p>
          <w:p w14:paraId="5D940427" w14:textId="58523FD7" w:rsidR="000A2278" w:rsidRPr="00223869" w:rsidRDefault="000A2278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Feifei Lou (NGMN)</w:t>
            </w:r>
            <w:bookmarkStart w:id="0" w:name="_GoBack"/>
            <w:bookmarkEnd w:id="0"/>
          </w:p>
        </w:tc>
      </w:tr>
      <w:tr w:rsidR="0058060A" w:rsidRPr="00223869" w14:paraId="5B725132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3EA86D6" w14:textId="77777777" w:rsidR="0058060A" w:rsidRPr="00223869" w:rsidRDefault="0058060A" w:rsidP="001202FC">
            <w:pPr>
              <w:pStyle w:val="TableText"/>
            </w:pPr>
            <w:r w:rsidRPr="00223869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0743A7BF" w14:textId="77777777" w:rsidR="0058060A" w:rsidRPr="00223869" w:rsidRDefault="0058060A" w:rsidP="001202FC">
            <w:pPr>
              <w:pStyle w:val="TableText"/>
            </w:pPr>
            <w:r w:rsidRPr="00223869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4987025C" w14:textId="77777777" w:rsidR="0058060A" w:rsidRPr="00223869" w:rsidRDefault="0058060A" w:rsidP="001202FC">
            <w:pPr>
              <w:pStyle w:val="TableText"/>
            </w:pPr>
            <w:r w:rsidRPr="00223869">
              <w:t>Liaison Statement Contact</w:t>
            </w:r>
          </w:p>
        </w:tc>
      </w:tr>
      <w:tr w:rsidR="0058060A" w:rsidRPr="00223869" w14:paraId="32F0F4F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BA1D9D5" w14:textId="77777777" w:rsidR="0058060A" w:rsidRPr="00223869" w:rsidRDefault="00750944" w:rsidP="00D20D7D">
            <w:pPr>
              <w:pStyle w:val="TableText"/>
              <w:rPr>
                <w:rFonts w:eastAsia="MS Mincho"/>
                <w:lang w:eastAsia="ja-JP"/>
              </w:rPr>
            </w:pPr>
            <w:r w:rsidRPr="00223869">
              <w:rPr>
                <w:rFonts w:eastAsia="MS Mincho"/>
                <w:lang w:eastAsia="ja-JP"/>
              </w:rPr>
              <w:t>3GPP Operator Coordination Group</w:t>
            </w:r>
          </w:p>
        </w:tc>
        <w:tc>
          <w:tcPr>
            <w:tcW w:w="3228" w:type="dxa"/>
          </w:tcPr>
          <w:p w14:paraId="1B2EA516" w14:textId="77777777" w:rsidR="0058060A" w:rsidRPr="00223869" w:rsidRDefault="0058060A" w:rsidP="001202FC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677FF543" w14:textId="4BE258A0" w:rsidR="0058060A" w:rsidRPr="00223869" w:rsidRDefault="004950D1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hyperlink r:id="rId14" w:history="1">
              <w:r w:rsidR="00750944" w:rsidRPr="00223869">
                <w:rPr>
                  <w:rStyle w:val="Hyperlink"/>
                </w:rPr>
                <w:t>GSMALiaisons@gsma.com</w:t>
              </w:r>
            </w:hyperlink>
          </w:p>
        </w:tc>
      </w:tr>
      <w:tr w:rsidR="0058060A" w:rsidRPr="00223869" w14:paraId="4CBDC048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0F36C18" w14:textId="77777777" w:rsidR="0058060A" w:rsidRPr="00223869" w:rsidRDefault="0058060A" w:rsidP="001202FC">
            <w:pPr>
              <w:pStyle w:val="TableText"/>
            </w:pPr>
            <w:r w:rsidRPr="00223869"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7586BAEB" w14:textId="77777777" w:rsidR="0058060A" w:rsidRPr="00223869" w:rsidRDefault="006D5D84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 w:rsidRPr="00223869">
                  <w:rPr>
                    <w:rFonts w:eastAsia="MS Mincho"/>
                    <w:lang w:eastAsia="ja-JP"/>
                  </w:rPr>
                  <w:t>Non-confidential</w:t>
                </w:r>
              </w:p>
            </w:sdtContent>
          </w:sdt>
        </w:tc>
      </w:tr>
    </w:tbl>
    <w:p w14:paraId="26866E30" w14:textId="77777777" w:rsidR="0058060A" w:rsidRPr="00223869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223869" w14:paraId="78D59437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0E3DEDB9" w14:textId="77777777" w:rsidR="0058060A" w:rsidRPr="00223869" w:rsidRDefault="0058060A" w:rsidP="0058060A">
            <w:pPr>
              <w:pStyle w:val="TableHeader"/>
              <w:rPr>
                <w:lang w:val="en-GB"/>
              </w:rPr>
            </w:pPr>
            <w:r w:rsidRPr="00223869">
              <w:rPr>
                <w:lang w:val="en-GB"/>
              </w:rPr>
              <w:t>Action Required by Recipient</w:t>
            </w:r>
          </w:p>
        </w:tc>
      </w:tr>
      <w:tr w:rsidR="0058060A" w:rsidRPr="00223869" w14:paraId="65DB575A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A40328" w14:textId="77777777" w:rsidR="0058060A" w:rsidRPr="00223869" w:rsidRDefault="0058060A" w:rsidP="001202FC">
            <w:pPr>
              <w:pStyle w:val="TableText"/>
            </w:pPr>
            <w:r w:rsidRPr="00223869"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9F511" w14:textId="77777777" w:rsidR="0058060A" w:rsidRPr="00223869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RPr="00223869" w14:paraId="22EFE44D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B31128" w14:textId="77777777" w:rsidR="0058060A" w:rsidRPr="00223869" w:rsidRDefault="0058060A" w:rsidP="001202FC">
            <w:pPr>
              <w:pStyle w:val="TableText"/>
            </w:pPr>
            <w:r w:rsidRPr="00223869"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EFDE" w14:textId="0855009A" w:rsidR="0058060A" w:rsidRPr="00223869" w:rsidRDefault="00750944" w:rsidP="001202FC">
            <w:pPr>
              <w:pStyle w:val="TableText"/>
              <w:rPr>
                <w:rFonts w:eastAsia="MS Mincho"/>
                <w:lang w:eastAsia="ja-JP"/>
              </w:rPr>
            </w:pPr>
            <w:r w:rsidRPr="00223869">
              <w:rPr>
                <w:rFonts w:eastAsia="MS Mincho"/>
                <w:lang w:eastAsia="ja-JP"/>
              </w:rPr>
              <w:t>3GPP SA</w:t>
            </w:r>
            <w:r w:rsidR="000E5F51">
              <w:rPr>
                <w:rFonts w:eastAsia="MS Mincho"/>
                <w:lang w:eastAsia="ja-JP"/>
              </w:rPr>
              <w:t>, cc 3GPP RAN</w:t>
            </w:r>
          </w:p>
        </w:tc>
      </w:tr>
    </w:tbl>
    <w:p w14:paraId="681630D7" w14:textId="77777777" w:rsidR="00FC0FBE" w:rsidRPr="00223869" w:rsidRDefault="00FC0FBE" w:rsidP="0058060A">
      <w:pPr>
        <w:pStyle w:val="NormalParagraph"/>
      </w:pPr>
    </w:p>
    <w:sectPr w:rsidR="00FC0FBE" w:rsidRPr="00223869" w:rsidSect="007D4437">
      <w:headerReference w:type="even" r:id="rId15"/>
      <w:headerReference w:type="default" r:id="rId16"/>
      <w:footerReference w:type="default" r:id="rId17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F41BB7" w14:textId="77777777" w:rsidR="004950D1" w:rsidRDefault="004950D1">
      <w:r>
        <w:separator/>
      </w:r>
    </w:p>
    <w:p w14:paraId="58D8085B" w14:textId="77777777" w:rsidR="004950D1" w:rsidRDefault="004950D1"/>
    <w:p w14:paraId="72C572D5" w14:textId="77777777" w:rsidR="004950D1" w:rsidRDefault="004950D1"/>
    <w:p w14:paraId="1BD3452D" w14:textId="77777777" w:rsidR="004950D1" w:rsidRDefault="004950D1"/>
    <w:p w14:paraId="13118320" w14:textId="77777777" w:rsidR="004950D1" w:rsidRDefault="004950D1"/>
    <w:p w14:paraId="21E029CF" w14:textId="77777777" w:rsidR="004950D1" w:rsidRDefault="004950D1"/>
    <w:p w14:paraId="2FB0B31B" w14:textId="77777777" w:rsidR="004950D1" w:rsidRDefault="004950D1"/>
    <w:p w14:paraId="28D3E289" w14:textId="77777777" w:rsidR="004950D1" w:rsidRDefault="004950D1"/>
    <w:p w14:paraId="63A65F6F" w14:textId="77777777" w:rsidR="004950D1" w:rsidRDefault="004950D1"/>
  </w:endnote>
  <w:endnote w:type="continuationSeparator" w:id="0">
    <w:p w14:paraId="4AC63F78" w14:textId="77777777" w:rsidR="004950D1" w:rsidRDefault="004950D1">
      <w:r>
        <w:continuationSeparator/>
      </w:r>
    </w:p>
    <w:p w14:paraId="327DB969" w14:textId="77777777" w:rsidR="004950D1" w:rsidRDefault="004950D1"/>
    <w:p w14:paraId="1C3EB5C8" w14:textId="77777777" w:rsidR="004950D1" w:rsidRDefault="004950D1"/>
    <w:p w14:paraId="2CD07BD2" w14:textId="77777777" w:rsidR="004950D1" w:rsidRDefault="004950D1"/>
    <w:p w14:paraId="552AE9AD" w14:textId="77777777" w:rsidR="004950D1" w:rsidRDefault="004950D1"/>
    <w:p w14:paraId="6A536923" w14:textId="77777777" w:rsidR="004950D1" w:rsidRDefault="004950D1"/>
    <w:p w14:paraId="1CF55502" w14:textId="77777777" w:rsidR="004950D1" w:rsidRDefault="004950D1"/>
    <w:p w14:paraId="0ACAF9C8" w14:textId="77777777" w:rsidR="004950D1" w:rsidRDefault="004950D1"/>
    <w:p w14:paraId="27DD2F25" w14:textId="77777777" w:rsidR="004950D1" w:rsidRDefault="004950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AB0179" w14:textId="77777777" w:rsidR="00C400DA" w:rsidRDefault="00C400D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07644ACA" w14:textId="77777777" w:rsidR="00C400DA" w:rsidRDefault="00C400DA" w:rsidP="00DB7D27">
    <w:pPr>
      <w:ind w:left="-851"/>
      <w:rPr>
        <w:i/>
        <w:sz w:val="20"/>
      </w:rPr>
    </w:pPr>
  </w:p>
  <w:p w14:paraId="2D95D3F7" w14:textId="77777777" w:rsidR="00C400DA" w:rsidRPr="00DB7D27" w:rsidRDefault="00C400DA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5F43F8" w14:textId="77777777" w:rsidR="004950D1" w:rsidRDefault="004950D1">
      <w:r>
        <w:separator/>
      </w:r>
    </w:p>
    <w:p w14:paraId="5CBF602D" w14:textId="77777777" w:rsidR="004950D1" w:rsidRDefault="004950D1"/>
    <w:p w14:paraId="34D98B72" w14:textId="77777777" w:rsidR="004950D1" w:rsidRDefault="004950D1"/>
    <w:p w14:paraId="18C759E0" w14:textId="77777777" w:rsidR="004950D1" w:rsidRDefault="004950D1"/>
    <w:p w14:paraId="32CFA876" w14:textId="77777777" w:rsidR="004950D1" w:rsidRDefault="004950D1"/>
    <w:p w14:paraId="637E98A6" w14:textId="77777777" w:rsidR="004950D1" w:rsidRDefault="004950D1"/>
    <w:p w14:paraId="0AB2F3B9" w14:textId="77777777" w:rsidR="004950D1" w:rsidRDefault="004950D1"/>
    <w:p w14:paraId="0E3CA467" w14:textId="77777777" w:rsidR="004950D1" w:rsidRDefault="004950D1"/>
    <w:p w14:paraId="477BACA1" w14:textId="77777777" w:rsidR="004950D1" w:rsidRDefault="004950D1"/>
  </w:footnote>
  <w:footnote w:type="continuationSeparator" w:id="0">
    <w:p w14:paraId="362A8CA8" w14:textId="77777777" w:rsidR="004950D1" w:rsidRDefault="004950D1">
      <w:r>
        <w:continuationSeparator/>
      </w:r>
    </w:p>
    <w:p w14:paraId="1962CA4C" w14:textId="77777777" w:rsidR="004950D1" w:rsidRDefault="004950D1"/>
    <w:p w14:paraId="7DF78119" w14:textId="77777777" w:rsidR="004950D1" w:rsidRDefault="004950D1"/>
    <w:p w14:paraId="1B20A4D4" w14:textId="77777777" w:rsidR="004950D1" w:rsidRDefault="004950D1"/>
    <w:p w14:paraId="4E601F86" w14:textId="77777777" w:rsidR="004950D1" w:rsidRDefault="004950D1"/>
    <w:p w14:paraId="58A62E98" w14:textId="77777777" w:rsidR="004950D1" w:rsidRDefault="004950D1"/>
    <w:p w14:paraId="7A567207" w14:textId="77777777" w:rsidR="004950D1" w:rsidRDefault="004950D1"/>
    <w:p w14:paraId="61617D90" w14:textId="77777777" w:rsidR="004950D1" w:rsidRDefault="004950D1"/>
    <w:p w14:paraId="741AE370" w14:textId="77777777" w:rsidR="004950D1" w:rsidRDefault="004950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EDDA89" w14:textId="77777777" w:rsidR="00C400DA" w:rsidRDefault="00C400DA">
    <w:pPr>
      <w:pStyle w:val="Header"/>
    </w:pPr>
  </w:p>
  <w:p w14:paraId="55E5805A" w14:textId="77777777" w:rsidR="00C400DA" w:rsidRDefault="00C400D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C35075" w14:textId="77777777" w:rsidR="00C400DA" w:rsidRPr="00F04B04" w:rsidRDefault="00C400DA" w:rsidP="0060180A">
    <w:pPr>
      <w:pStyle w:val="Header"/>
    </w:pPr>
  </w:p>
  <w:p w14:paraId="08F2798A" w14:textId="77777777" w:rsidR="00C400DA" w:rsidRDefault="00C400D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3934784"/>
    <w:multiLevelType w:val="hybridMultilevel"/>
    <w:tmpl w:val="A68A80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8" w15:restartNumberingAfterBreak="0">
    <w:nsid w:val="259201F1"/>
    <w:multiLevelType w:val="hybridMultilevel"/>
    <w:tmpl w:val="555AB486"/>
    <w:lvl w:ilvl="0" w:tplc="08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9" w15:restartNumberingAfterBreak="0">
    <w:nsid w:val="283123E7"/>
    <w:multiLevelType w:val="multilevel"/>
    <w:tmpl w:val="7B2CD562"/>
    <w:numStyleLink w:val="ListNumbers"/>
  </w:abstractNum>
  <w:abstractNum w:abstractNumId="10" w15:restartNumberingAfterBreak="0">
    <w:nsid w:val="29E72DEB"/>
    <w:multiLevelType w:val="hybridMultilevel"/>
    <w:tmpl w:val="8F7CF5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AF7818"/>
    <w:multiLevelType w:val="hybridMultilevel"/>
    <w:tmpl w:val="297CE274"/>
    <w:lvl w:ilvl="0" w:tplc="16286FEA">
      <w:numFmt w:val="bullet"/>
      <w:lvlText w:val="•"/>
      <w:lvlJc w:val="left"/>
      <w:pPr>
        <w:ind w:left="2160" w:hanging="72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D862FDF"/>
    <w:multiLevelType w:val="hybridMultilevel"/>
    <w:tmpl w:val="7CFE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6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11"/>
  </w:num>
  <w:num w:numId="4">
    <w:abstractNumId w:val="5"/>
  </w:num>
  <w:num w:numId="5">
    <w:abstractNumId w:val="1"/>
  </w:num>
  <w:num w:numId="6">
    <w:abstractNumId w:val="3"/>
  </w:num>
  <w:num w:numId="7">
    <w:abstractNumId w:val="20"/>
  </w:num>
  <w:num w:numId="8">
    <w:abstractNumId w:val="22"/>
  </w:num>
  <w:num w:numId="9">
    <w:abstractNumId w:val="13"/>
  </w:num>
  <w:num w:numId="10">
    <w:abstractNumId w:val="4"/>
  </w:num>
  <w:num w:numId="11">
    <w:abstractNumId w:val="0"/>
  </w:num>
  <w:num w:numId="12">
    <w:abstractNumId w:val="24"/>
  </w:num>
  <w:num w:numId="13">
    <w:abstractNumId w:val="6"/>
  </w:num>
  <w:num w:numId="14">
    <w:abstractNumId w:val="18"/>
  </w:num>
  <w:num w:numId="15">
    <w:abstractNumId w:val="7"/>
  </w:num>
  <w:num w:numId="16">
    <w:abstractNumId w:val="15"/>
  </w:num>
  <w:num w:numId="17">
    <w:abstractNumId w:val="19"/>
  </w:num>
  <w:num w:numId="18">
    <w:abstractNumId w:val="14"/>
  </w:num>
  <w:num w:numId="19">
    <w:abstractNumId w:val="9"/>
  </w:num>
  <w:num w:numId="20">
    <w:abstractNumId w:val="2"/>
  </w:num>
  <w:num w:numId="21">
    <w:abstractNumId w:val="16"/>
  </w:num>
  <w:num w:numId="22">
    <w:abstractNumId w:val="8"/>
  </w:num>
  <w:num w:numId="23">
    <w:abstractNumId w:val="10"/>
  </w:num>
  <w:num w:numId="24">
    <w:abstractNumId w:val="2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I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FCE"/>
    <w:rsid w:val="00000728"/>
    <w:rsid w:val="000032B9"/>
    <w:rsid w:val="00004792"/>
    <w:rsid w:val="00010F4A"/>
    <w:rsid w:val="00015377"/>
    <w:rsid w:val="000167E3"/>
    <w:rsid w:val="00020B5B"/>
    <w:rsid w:val="00021362"/>
    <w:rsid w:val="000227EF"/>
    <w:rsid w:val="0002515C"/>
    <w:rsid w:val="00026610"/>
    <w:rsid w:val="00027D0A"/>
    <w:rsid w:val="00027F5F"/>
    <w:rsid w:val="0003113E"/>
    <w:rsid w:val="00033340"/>
    <w:rsid w:val="00036FC0"/>
    <w:rsid w:val="00045075"/>
    <w:rsid w:val="000460CB"/>
    <w:rsid w:val="00055694"/>
    <w:rsid w:val="0005647E"/>
    <w:rsid w:val="00063E5A"/>
    <w:rsid w:val="000661B6"/>
    <w:rsid w:val="00067338"/>
    <w:rsid w:val="00072292"/>
    <w:rsid w:val="00081BE1"/>
    <w:rsid w:val="0008722D"/>
    <w:rsid w:val="000906B1"/>
    <w:rsid w:val="00093416"/>
    <w:rsid w:val="00096622"/>
    <w:rsid w:val="00097FBD"/>
    <w:rsid w:val="000A1D60"/>
    <w:rsid w:val="000A1E09"/>
    <w:rsid w:val="000A2278"/>
    <w:rsid w:val="000A3B37"/>
    <w:rsid w:val="000A3CD4"/>
    <w:rsid w:val="000A784D"/>
    <w:rsid w:val="000A7FB4"/>
    <w:rsid w:val="000B14A9"/>
    <w:rsid w:val="000B39F9"/>
    <w:rsid w:val="000C07CC"/>
    <w:rsid w:val="000C0D1D"/>
    <w:rsid w:val="000C408B"/>
    <w:rsid w:val="000D2394"/>
    <w:rsid w:val="000D3142"/>
    <w:rsid w:val="000D3218"/>
    <w:rsid w:val="000D55A7"/>
    <w:rsid w:val="000E0BC2"/>
    <w:rsid w:val="000E2144"/>
    <w:rsid w:val="000E346F"/>
    <w:rsid w:val="000E4F93"/>
    <w:rsid w:val="000E50A1"/>
    <w:rsid w:val="000E5F51"/>
    <w:rsid w:val="000E753F"/>
    <w:rsid w:val="000E7E68"/>
    <w:rsid w:val="000F0EF2"/>
    <w:rsid w:val="000F13B9"/>
    <w:rsid w:val="000F3026"/>
    <w:rsid w:val="000F5151"/>
    <w:rsid w:val="000F6BF7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3251"/>
    <w:rsid w:val="00133E60"/>
    <w:rsid w:val="001403F0"/>
    <w:rsid w:val="00141CF3"/>
    <w:rsid w:val="0014339A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37B1"/>
    <w:rsid w:val="00175268"/>
    <w:rsid w:val="00176724"/>
    <w:rsid w:val="0017759E"/>
    <w:rsid w:val="00180EEC"/>
    <w:rsid w:val="001847E6"/>
    <w:rsid w:val="00187342"/>
    <w:rsid w:val="001911E2"/>
    <w:rsid w:val="00193F0A"/>
    <w:rsid w:val="001942C3"/>
    <w:rsid w:val="0019506F"/>
    <w:rsid w:val="001964EB"/>
    <w:rsid w:val="00197486"/>
    <w:rsid w:val="001A09FC"/>
    <w:rsid w:val="001A1A81"/>
    <w:rsid w:val="001A1AA1"/>
    <w:rsid w:val="001A1D70"/>
    <w:rsid w:val="001A3576"/>
    <w:rsid w:val="001A73DB"/>
    <w:rsid w:val="001B18AC"/>
    <w:rsid w:val="001C1435"/>
    <w:rsid w:val="001C1B47"/>
    <w:rsid w:val="001C52A0"/>
    <w:rsid w:val="001C5EDF"/>
    <w:rsid w:val="001D2BCD"/>
    <w:rsid w:val="001D2EF4"/>
    <w:rsid w:val="001D59D4"/>
    <w:rsid w:val="001D7519"/>
    <w:rsid w:val="001E0776"/>
    <w:rsid w:val="001E0A44"/>
    <w:rsid w:val="001E11A4"/>
    <w:rsid w:val="001E19CF"/>
    <w:rsid w:val="001E2693"/>
    <w:rsid w:val="001E416A"/>
    <w:rsid w:val="001E44C9"/>
    <w:rsid w:val="001E608E"/>
    <w:rsid w:val="001E783B"/>
    <w:rsid w:val="001F0B8D"/>
    <w:rsid w:val="0020565C"/>
    <w:rsid w:val="00206D44"/>
    <w:rsid w:val="00211772"/>
    <w:rsid w:val="00215EB0"/>
    <w:rsid w:val="002170FB"/>
    <w:rsid w:val="002209D0"/>
    <w:rsid w:val="0022182E"/>
    <w:rsid w:val="0022295E"/>
    <w:rsid w:val="0022369D"/>
    <w:rsid w:val="00223869"/>
    <w:rsid w:val="00234E76"/>
    <w:rsid w:val="00244438"/>
    <w:rsid w:val="002477F9"/>
    <w:rsid w:val="00247C9B"/>
    <w:rsid w:val="00250212"/>
    <w:rsid w:val="002530B6"/>
    <w:rsid w:val="00257BC3"/>
    <w:rsid w:val="00261762"/>
    <w:rsid w:val="00267AAC"/>
    <w:rsid w:val="00272037"/>
    <w:rsid w:val="002730C6"/>
    <w:rsid w:val="00273287"/>
    <w:rsid w:val="0027416A"/>
    <w:rsid w:val="00274694"/>
    <w:rsid w:val="002828FC"/>
    <w:rsid w:val="00290C5D"/>
    <w:rsid w:val="00292D1F"/>
    <w:rsid w:val="0029302E"/>
    <w:rsid w:val="0029433A"/>
    <w:rsid w:val="00294383"/>
    <w:rsid w:val="002A107B"/>
    <w:rsid w:val="002A3ECB"/>
    <w:rsid w:val="002A71B3"/>
    <w:rsid w:val="002A745E"/>
    <w:rsid w:val="002A7EF7"/>
    <w:rsid w:val="002B07A0"/>
    <w:rsid w:val="002C0B79"/>
    <w:rsid w:val="002C43FF"/>
    <w:rsid w:val="002C6CA9"/>
    <w:rsid w:val="002C6F83"/>
    <w:rsid w:val="002C7516"/>
    <w:rsid w:val="002D05F9"/>
    <w:rsid w:val="002D2A85"/>
    <w:rsid w:val="002D2E4B"/>
    <w:rsid w:val="002E0473"/>
    <w:rsid w:val="002E2CC1"/>
    <w:rsid w:val="002E5F10"/>
    <w:rsid w:val="002F1E10"/>
    <w:rsid w:val="002F350A"/>
    <w:rsid w:val="00304A60"/>
    <w:rsid w:val="00311A03"/>
    <w:rsid w:val="00311DC4"/>
    <w:rsid w:val="00315FBE"/>
    <w:rsid w:val="00317475"/>
    <w:rsid w:val="00324EB0"/>
    <w:rsid w:val="0032509F"/>
    <w:rsid w:val="00327828"/>
    <w:rsid w:val="003345CE"/>
    <w:rsid w:val="003411C5"/>
    <w:rsid w:val="00343311"/>
    <w:rsid w:val="0034375F"/>
    <w:rsid w:val="003445F5"/>
    <w:rsid w:val="00350B36"/>
    <w:rsid w:val="00353971"/>
    <w:rsid w:val="0035746E"/>
    <w:rsid w:val="00360D05"/>
    <w:rsid w:val="00370217"/>
    <w:rsid w:val="0037041F"/>
    <w:rsid w:val="0037228C"/>
    <w:rsid w:val="00373511"/>
    <w:rsid w:val="00375FF4"/>
    <w:rsid w:val="00376F0E"/>
    <w:rsid w:val="003819F5"/>
    <w:rsid w:val="0038280F"/>
    <w:rsid w:val="00390429"/>
    <w:rsid w:val="00391C81"/>
    <w:rsid w:val="00391FF9"/>
    <w:rsid w:val="003942AA"/>
    <w:rsid w:val="003964D8"/>
    <w:rsid w:val="003A1D24"/>
    <w:rsid w:val="003A4374"/>
    <w:rsid w:val="003A4AD5"/>
    <w:rsid w:val="003A4EFB"/>
    <w:rsid w:val="003B1ED3"/>
    <w:rsid w:val="003B22EF"/>
    <w:rsid w:val="003B348E"/>
    <w:rsid w:val="003B68E8"/>
    <w:rsid w:val="003C19C7"/>
    <w:rsid w:val="003C233A"/>
    <w:rsid w:val="003C428A"/>
    <w:rsid w:val="003C56CC"/>
    <w:rsid w:val="003C6920"/>
    <w:rsid w:val="003D2A06"/>
    <w:rsid w:val="003D320C"/>
    <w:rsid w:val="003D377B"/>
    <w:rsid w:val="003E3023"/>
    <w:rsid w:val="003E43EF"/>
    <w:rsid w:val="003E54CB"/>
    <w:rsid w:val="003E54FF"/>
    <w:rsid w:val="003E6887"/>
    <w:rsid w:val="003E6CE2"/>
    <w:rsid w:val="003F45A7"/>
    <w:rsid w:val="003F5817"/>
    <w:rsid w:val="003F70BB"/>
    <w:rsid w:val="003F7AAD"/>
    <w:rsid w:val="0040026D"/>
    <w:rsid w:val="00400663"/>
    <w:rsid w:val="0040764C"/>
    <w:rsid w:val="00407C3A"/>
    <w:rsid w:val="00410CD0"/>
    <w:rsid w:val="00411204"/>
    <w:rsid w:val="00412D4C"/>
    <w:rsid w:val="00413CAF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43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38B6"/>
    <w:rsid w:val="00457119"/>
    <w:rsid w:val="00457B79"/>
    <w:rsid w:val="00461F2F"/>
    <w:rsid w:val="00463A0A"/>
    <w:rsid w:val="00471C05"/>
    <w:rsid w:val="0047353D"/>
    <w:rsid w:val="004741D3"/>
    <w:rsid w:val="004757A4"/>
    <w:rsid w:val="00480114"/>
    <w:rsid w:val="00480D70"/>
    <w:rsid w:val="00484633"/>
    <w:rsid w:val="004848FE"/>
    <w:rsid w:val="00486AB3"/>
    <w:rsid w:val="00492ECE"/>
    <w:rsid w:val="004950D1"/>
    <w:rsid w:val="004A36F8"/>
    <w:rsid w:val="004A3D2D"/>
    <w:rsid w:val="004B01D5"/>
    <w:rsid w:val="004B10BD"/>
    <w:rsid w:val="004B175F"/>
    <w:rsid w:val="004B215E"/>
    <w:rsid w:val="004B313B"/>
    <w:rsid w:val="004B7996"/>
    <w:rsid w:val="004C05DF"/>
    <w:rsid w:val="004C06BC"/>
    <w:rsid w:val="004C2103"/>
    <w:rsid w:val="004C2301"/>
    <w:rsid w:val="004E3639"/>
    <w:rsid w:val="004E7764"/>
    <w:rsid w:val="004F0227"/>
    <w:rsid w:val="004F2730"/>
    <w:rsid w:val="004F4A39"/>
    <w:rsid w:val="004F667D"/>
    <w:rsid w:val="004F7C9F"/>
    <w:rsid w:val="005072B0"/>
    <w:rsid w:val="00507377"/>
    <w:rsid w:val="00515500"/>
    <w:rsid w:val="005200E4"/>
    <w:rsid w:val="00521626"/>
    <w:rsid w:val="005255A6"/>
    <w:rsid w:val="0052752C"/>
    <w:rsid w:val="005343AE"/>
    <w:rsid w:val="00535946"/>
    <w:rsid w:val="00535B87"/>
    <w:rsid w:val="00537187"/>
    <w:rsid w:val="00537934"/>
    <w:rsid w:val="00537BE2"/>
    <w:rsid w:val="00543DE5"/>
    <w:rsid w:val="00545455"/>
    <w:rsid w:val="005503CF"/>
    <w:rsid w:val="00553927"/>
    <w:rsid w:val="00554BF1"/>
    <w:rsid w:val="0055506D"/>
    <w:rsid w:val="00561165"/>
    <w:rsid w:val="00561C02"/>
    <w:rsid w:val="005636AF"/>
    <w:rsid w:val="00563F39"/>
    <w:rsid w:val="00567848"/>
    <w:rsid w:val="00570F0F"/>
    <w:rsid w:val="00572A28"/>
    <w:rsid w:val="00573499"/>
    <w:rsid w:val="00573E05"/>
    <w:rsid w:val="0058060A"/>
    <w:rsid w:val="005809FB"/>
    <w:rsid w:val="00582B25"/>
    <w:rsid w:val="0058361C"/>
    <w:rsid w:val="00594FD7"/>
    <w:rsid w:val="00595A57"/>
    <w:rsid w:val="00597597"/>
    <w:rsid w:val="005A2BE1"/>
    <w:rsid w:val="005B1030"/>
    <w:rsid w:val="005B2985"/>
    <w:rsid w:val="005B57FB"/>
    <w:rsid w:val="005B665E"/>
    <w:rsid w:val="005C3EF2"/>
    <w:rsid w:val="005C4A27"/>
    <w:rsid w:val="005C5FD9"/>
    <w:rsid w:val="005C671E"/>
    <w:rsid w:val="005C6C94"/>
    <w:rsid w:val="005D0601"/>
    <w:rsid w:val="005D2B06"/>
    <w:rsid w:val="005D50D3"/>
    <w:rsid w:val="005D5622"/>
    <w:rsid w:val="005D66FF"/>
    <w:rsid w:val="005D78B8"/>
    <w:rsid w:val="005E059E"/>
    <w:rsid w:val="005E2042"/>
    <w:rsid w:val="005E50BC"/>
    <w:rsid w:val="005E7559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50E"/>
    <w:rsid w:val="00627674"/>
    <w:rsid w:val="00627983"/>
    <w:rsid w:val="00630B06"/>
    <w:rsid w:val="00637A4F"/>
    <w:rsid w:val="006404BE"/>
    <w:rsid w:val="00641AD5"/>
    <w:rsid w:val="00644A95"/>
    <w:rsid w:val="00645885"/>
    <w:rsid w:val="00651938"/>
    <w:rsid w:val="00652746"/>
    <w:rsid w:val="00652D32"/>
    <w:rsid w:val="006557FC"/>
    <w:rsid w:val="00657359"/>
    <w:rsid w:val="00662969"/>
    <w:rsid w:val="0066307D"/>
    <w:rsid w:val="00663899"/>
    <w:rsid w:val="00672485"/>
    <w:rsid w:val="0067379A"/>
    <w:rsid w:val="006779E6"/>
    <w:rsid w:val="00681879"/>
    <w:rsid w:val="00686CAC"/>
    <w:rsid w:val="00686DAE"/>
    <w:rsid w:val="00691301"/>
    <w:rsid w:val="00694212"/>
    <w:rsid w:val="00694E01"/>
    <w:rsid w:val="00697A2C"/>
    <w:rsid w:val="006A03EC"/>
    <w:rsid w:val="006A1551"/>
    <w:rsid w:val="006A7B93"/>
    <w:rsid w:val="006B145D"/>
    <w:rsid w:val="006B3719"/>
    <w:rsid w:val="006B3E37"/>
    <w:rsid w:val="006C0AF0"/>
    <w:rsid w:val="006C0B1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19DB"/>
    <w:rsid w:val="006D2F72"/>
    <w:rsid w:val="006D5D84"/>
    <w:rsid w:val="006D6AF2"/>
    <w:rsid w:val="006E0687"/>
    <w:rsid w:val="006E6660"/>
    <w:rsid w:val="006F0B97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24BBF"/>
    <w:rsid w:val="007347FD"/>
    <w:rsid w:val="00734ED9"/>
    <w:rsid w:val="007352B6"/>
    <w:rsid w:val="00741031"/>
    <w:rsid w:val="00742BA2"/>
    <w:rsid w:val="00743705"/>
    <w:rsid w:val="00744C7F"/>
    <w:rsid w:val="00750944"/>
    <w:rsid w:val="00750C00"/>
    <w:rsid w:val="00753D40"/>
    <w:rsid w:val="00755530"/>
    <w:rsid w:val="00755D5F"/>
    <w:rsid w:val="00756364"/>
    <w:rsid w:val="00757D6A"/>
    <w:rsid w:val="00761287"/>
    <w:rsid w:val="00762023"/>
    <w:rsid w:val="007647C6"/>
    <w:rsid w:val="007648E3"/>
    <w:rsid w:val="0076490E"/>
    <w:rsid w:val="007649C3"/>
    <w:rsid w:val="0076668B"/>
    <w:rsid w:val="007706B6"/>
    <w:rsid w:val="0077175B"/>
    <w:rsid w:val="00774243"/>
    <w:rsid w:val="007748F7"/>
    <w:rsid w:val="00774F91"/>
    <w:rsid w:val="00782C91"/>
    <w:rsid w:val="00784848"/>
    <w:rsid w:val="00787444"/>
    <w:rsid w:val="00787B18"/>
    <w:rsid w:val="00791C2F"/>
    <w:rsid w:val="00794E39"/>
    <w:rsid w:val="00795CDE"/>
    <w:rsid w:val="007A06B8"/>
    <w:rsid w:val="007A07D3"/>
    <w:rsid w:val="007A3786"/>
    <w:rsid w:val="007A67A3"/>
    <w:rsid w:val="007A7565"/>
    <w:rsid w:val="007B1585"/>
    <w:rsid w:val="007B15E4"/>
    <w:rsid w:val="007B3D77"/>
    <w:rsid w:val="007B4611"/>
    <w:rsid w:val="007B4DCE"/>
    <w:rsid w:val="007B6A79"/>
    <w:rsid w:val="007C23C7"/>
    <w:rsid w:val="007C4694"/>
    <w:rsid w:val="007D03D9"/>
    <w:rsid w:val="007D4437"/>
    <w:rsid w:val="007D478C"/>
    <w:rsid w:val="007D4D3E"/>
    <w:rsid w:val="007E1E7A"/>
    <w:rsid w:val="007F268B"/>
    <w:rsid w:val="007F49BA"/>
    <w:rsid w:val="0080743E"/>
    <w:rsid w:val="00807F10"/>
    <w:rsid w:val="00813C41"/>
    <w:rsid w:val="00814E74"/>
    <w:rsid w:val="00815934"/>
    <w:rsid w:val="00820578"/>
    <w:rsid w:val="00821C13"/>
    <w:rsid w:val="00821E41"/>
    <w:rsid w:val="0082223D"/>
    <w:rsid w:val="00824535"/>
    <w:rsid w:val="00824F41"/>
    <w:rsid w:val="00830532"/>
    <w:rsid w:val="008328A5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0685"/>
    <w:rsid w:val="00861FEB"/>
    <w:rsid w:val="008623E8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97143"/>
    <w:rsid w:val="008A34F0"/>
    <w:rsid w:val="008A3DDA"/>
    <w:rsid w:val="008A4492"/>
    <w:rsid w:val="008A52BA"/>
    <w:rsid w:val="008A5A26"/>
    <w:rsid w:val="008B18B2"/>
    <w:rsid w:val="008C18EF"/>
    <w:rsid w:val="008C3D35"/>
    <w:rsid w:val="008C55FD"/>
    <w:rsid w:val="008C589D"/>
    <w:rsid w:val="008D10E9"/>
    <w:rsid w:val="008D77D5"/>
    <w:rsid w:val="008E14D1"/>
    <w:rsid w:val="008E30F2"/>
    <w:rsid w:val="008F002A"/>
    <w:rsid w:val="008F02C8"/>
    <w:rsid w:val="008F4D5D"/>
    <w:rsid w:val="008F5174"/>
    <w:rsid w:val="009021B8"/>
    <w:rsid w:val="00903BAA"/>
    <w:rsid w:val="0090510A"/>
    <w:rsid w:val="00906BA9"/>
    <w:rsid w:val="00911584"/>
    <w:rsid w:val="00913F03"/>
    <w:rsid w:val="009144CA"/>
    <w:rsid w:val="009153E7"/>
    <w:rsid w:val="0091554E"/>
    <w:rsid w:val="00915937"/>
    <w:rsid w:val="00916597"/>
    <w:rsid w:val="0092690B"/>
    <w:rsid w:val="009312E0"/>
    <w:rsid w:val="00933A5F"/>
    <w:rsid w:val="00934725"/>
    <w:rsid w:val="009411B2"/>
    <w:rsid w:val="00945596"/>
    <w:rsid w:val="00946ED4"/>
    <w:rsid w:val="0095415E"/>
    <w:rsid w:val="00954346"/>
    <w:rsid w:val="00960D4C"/>
    <w:rsid w:val="0096116E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3BC4"/>
    <w:rsid w:val="0099414E"/>
    <w:rsid w:val="00996DB8"/>
    <w:rsid w:val="009A36A8"/>
    <w:rsid w:val="009A4646"/>
    <w:rsid w:val="009A6F7E"/>
    <w:rsid w:val="009A75A5"/>
    <w:rsid w:val="009A7F48"/>
    <w:rsid w:val="009B78E0"/>
    <w:rsid w:val="009B79F1"/>
    <w:rsid w:val="009C0E4B"/>
    <w:rsid w:val="009C0ED4"/>
    <w:rsid w:val="009C6384"/>
    <w:rsid w:val="009D2B94"/>
    <w:rsid w:val="009D57DC"/>
    <w:rsid w:val="009D603D"/>
    <w:rsid w:val="009E219A"/>
    <w:rsid w:val="009E5AF9"/>
    <w:rsid w:val="009E6276"/>
    <w:rsid w:val="009E76DC"/>
    <w:rsid w:val="009E7765"/>
    <w:rsid w:val="009E77AF"/>
    <w:rsid w:val="009E7DCF"/>
    <w:rsid w:val="009F072F"/>
    <w:rsid w:val="009F5249"/>
    <w:rsid w:val="009F6C90"/>
    <w:rsid w:val="009F78D4"/>
    <w:rsid w:val="00A02D6C"/>
    <w:rsid w:val="00A06DB5"/>
    <w:rsid w:val="00A07F3E"/>
    <w:rsid w:val="00A12C98"/>
    <w:rsid w:val="00A14F29"/>
    <w:rsid w:val="00A201D4"/>
    <w:rsid w:val="00A204EE"/>
    <w:rsid w:val="00A233C3"/>
    <w:rsid w:val="00A26A52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6414"/>
    <w:rsid w:val="00A566E5"/>
    <w:rsid w:val="00A606DA"/>
    <w:rsid w:val="00A63FBE"/>
    <w:rsid w:val="00A64614"/>
    <w:rsid w:val="00A7022C"/>
    <w:rsid w:val="00A7102E"/>
    <w:rsid w:val="00A71249"/>
    <w:rsid w:val="00A712F5"/>
    <w:rsid w:val="00A74A54"/>
    <w:rsid w:val="00A81B58"/>
    <w:rsid w:val="00A82548"/>
    <w:rsid w:val="00A82C4D"/>
    <w:rsid w:val="00A9008B"/>
    <w:rsid w:val="00A90EF6"/>
    <w:rsid w:val="00A92C8E"/>
    <w:rsid w:val="00A954F3"/>
    <w:rsid w:val="00A9737B"/>
    <w:rsid w:val="00AA1CEC"/>
    <w:rsid w:val="00AB0C15"/>
    <w:rsid w:val="00AB27C6"/>
    <w:rsid w:val="00AB376F"/>
    <w:rsid w:val="00AB52D1"/>
    <w:rsid w:val="00AC0900"/>
    <w:rsid w:val="00AC2EF6"/>
    <w:rsid w:val="00AC458F"/>
    <w:rsid w:val="00AC78D2"/>
    <w:rsid w:val="00AD50BF"/>
    <w:rsid w:val="00AD5408"/>
    <w:rsid w:val="00AE71FD"/>
    <w:rsid w:val="00AF22D6"/>
    <w:rsid w:val="00AF2D7B"/>
    <w:rsid w:val="00AF3B83"/>
    <w:rsid w:val="00AF49D3"/>
    <w:rsid w:val="00AF519A"/>
    <w:rsid w:val="00AF7C99"/>
    <w:rsid w:val="00B06EDB"/>
    <w:rsid w:val="00B07826"/>
    <w:rsid w:val="00B1231D"/>
    <w:rsid w:val="00B12DD1"/>
    <w:rsid w:val="00B13156"/>
    <w:rsid w:val="00B1315F"/>
    <w:rsid w:val="00B132CA"/>
    <w:rsid w:val="00B16493"/>
    <w:rsid w:val="00B204B4"/>
    <w:rsid w:val="00B20A2F"/>
    <w:rsid w:val="00B20CAE"/>
    <w:rsid w:val="00B25487"/>
    <w:rsid w:val="00B25E0E"/>
    <w:rsid w:val="00B26323"/>
    <w:rsid w:val="00B27255"/>
    <w:rsid w:val="00B31033"/>
    <w:rsid w:val="00B33345"/>
    <w:rsid w:val="00B41244"/>
    <w:rsid w:val="00B42B01"/>
    <w:rsid w:val="00B442BE"/>
    <w:rsid w:val="00B44F67"/>
    <w:rsid w:val="00B476CB"/>
    <w:rsid w:val="00B524DF"/>
    <w:rsid w:val="00B5269E"/>
    <w:rsid w:val="00B52CC9"/>
    <w:rsid w:val="00B54092"/>
    <w:rsid w:val="00B62516"/>
    <w:rsid w:val="00B672B1"/>
    <w:rsid w:val="00B672D5"/>
    <w:rsid w:val="00B736CF"/>
    <w:rsid w:val="00B7373E"/>
    <w:rsid w:val="00B755AB"/>
    <w:rsid w:val="00B7612C"/>
    <w:rsid w:val="00B8095B"/>
    <w:rsid w:val="00B81E38"/>
    <w:rsid w:val="00B953E6"/>
    <w:rsid w:val="00BA217D"/>
    <w:rsid w:val="00BA6E6A"/>
    <w:rsid w:val="00BB0CAE"/>
    <w:rsid w:val="00BB25E9"/>
    <w:rsid w:val="00BB435B"/>
    <w:rsid w:val="00BC051F"/>
    <w:rsid w:val="00BC5F55"/>
    <w:rsid w:val="00BC78F1"/>
    <w:rsid w:val="00BD0FC6"/>
    <w:rsid w:val="00BD2F88"/>
    <w:rsid w:val="00BD54B1"/>
    <w:rsid w:val="00BD73BC"/>
    <w:rsid w:val="00BE274D"/>
    <w:rsid w:val="00BF1D0D"/>
    <w:rsid w:val="00BF27CC"/>
    <w:rsid w:val="00BF3761"/>
    <w:rsid w:val="00BF46EA"/>
    <w:rsid w:val="00BF7D01"/>
    <w:rsid w:val="00C01352"/>
    <w:rsid w:val="00C053C1"/>
    <w:rsid w:val="00C13283"/>
    <w:rsid w:val="00C134C3"/>
    <w:rsid w:val="00C14ED4"/>
    <w:rsid w:val="00C15845"/>
    <w:rsid w:val="00C1760E"/>
    <w:rsid w:val="00C201D7"/>
    <w:rsid w:val="00C23F4E"/>
    <w:rsid w:val="00C251E9"/>
    <w:rsid w:val="00C26567"/>
    <w:rsid w:val="00C31DEF"/>
    <w:rsid w:val="00C353C2"/>
    <w:rsid w:val="00C37076"/>
    <w:rsid w:val="00C400DA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100"/>
    <w:rsid w:val="00C62BF9"/>
    <w:rsid w:val="00C66843"/>
    <w:rsid w:val="00C715C3"/>
    <w:rsid w:val="00C718DE"/>
    <w:rsid w:val="00C71E23"/>
    <w:rsid w:val="00C748AE"/>
    <w:rsid w:val="00C75882"/>
    <w:rsid w:val="00C772CE"/>
    <w:rsid w:val="00C777F1"/>
    <w:rsid w:val="00C82F90"/>
    <w:rsid w:val="00C92B06"/>
    <w:rsid w:val="00C94AB9"/>
    <w:rsid w:val="00C962C4"/>
    <w:rsid w:val="00CA02C6"/>
    <w:rsid w:val="00CA0DD2"/>
    <w:rsid w:val="00CA27B3"/>
    <w:rsid w:val="00CA2FCE"/>
    <w:rsid w:val="00CA3404"/>
    <w:rsid w:val="00CA3484"/>
    <w:rsid w:val="00CA4F6E"/>
    <w:rsid w:val="00CA72F5"/>
    <w:rsid w:val="00CB0D1E"/>
    <w:rsid w:val="00CB1102"/>
    <w:rsid w:val="00CB152B"/>
    <w:rsid w:val="00CB5A55"/>
    <w:rsid w:val="00CB61E4"/>
    <w:rsid w:val="00CB79AB"/>
    <w:rsid w:val="00CB7BB5"/>
    <w:rsid w:val="00CC51D9"/>
    <w:rsid w:val="00CC597B"/>
    <w:rsid w:val="00CC7A91"/>
    <w:rsid w:val="00CC7B63"/>
    <w:rsid w:val="00CD01E6"/>
    <w:rsid w:val="00CD44B8"/>
    <w:rsid w:val="00CD4818"/>
    <w:rsid w:val="00CD651D"/>
    <w:rsid w:val="00CD7A2B"/>
    <w:rsid w:val="00CD7EEC"/>
    <w:rsid w:val="00CE03BA"/>
    <w:rsid w:val="00CE32EE"/>
    <w:rsid w:val="00CE367F"/>
    <w:rsid w:val="00CE415F"/>
    <w:rsid w:val="00CE4D66"/>
    <w:rsid w:val="00CE5265"/>
    <w:rsid w:val="00CE7583"/>
    <w:rsid w:val="00CE7B56"/>
    <w:rsid w:val="00CE7F3B"/>
    <w:rsid w:val="00CF01D6"/>
    <w:rsid w:val="00CF0D94"/>
    <w:rsid w:val="00CF5C68"/>
    <w:rsid w:val="00CF5E23"/>
    <w:rsid w:val="00D01314"/>
    <w:rsid w:val="00D0726D"/>
    <w:rsid w:val="00D200AF"/>
    <w:rsid w:val="00D20D7D"/>
    <w:rsid w:val="00D307ED"/>
    <w:rsid w:val="00D30D63"/>
    <w:rsid w:val="00D35B3C"/>
    <w:rsid w:val="00D364B8"/>
    <w:rsid w:val="00D42814"/>
    <w:rsid w:val="00D5209A"/>
    <w:rsid w:val="00D52F81"/>
    <w:rsid w:val="00D531DE"/>
    <w:rsid w:val="00D53465"/>
    <w:rsid w:val="00D53520"/>
    <w:rsid w:val="00D56529"/>
    <w:rsid w:val="00D567EE"/>
    <w:rsid w:val="00D578E6"/>
    <w:rsid w:val="00D624C3"/>
    <w:rsid w:val="00D7403F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A5155"/>
    <w:rsid w:val="00DB12A3"/>
    <w:rsid w:val="00DB207C"/>
    <w:rsid w:val="00DB2352"/>
    <w:rsid w:val="00DB48AF"/>
    <w:rsid w:val="00DB6525"/>
    <w:rsid w:val="00DB7D27"/>
    <w:rsid w:val="00DB7FDA"/>
    <w:rsid w:val="00DC0872"/>
    <w:rsid w:val="00DC117A"/>
    <w:rsid w:val="00DC7726"/>
    <w:rsid w:val="00DC77F2"/>
    <w:rsid w:val="00DD190F"/>
    <w:rsid w:val="00DD3499"/>
    <w:rsid w:val="00DD38C8"/>
    <w:rsid w:val="00DD488B"/>
    <w:rsid w:val="00DD7963"/>
    <w:rsid w:val="00DE2BA9"/>
    <w:rsid w:val="00DE5A97"/>
    <w:rsid w:val="00DE61E9"/>
    <w:rsid w:val="00DE6DFA"/>
    <w:rsid w:val="00DE6E6F"/>
    <w:rsid w:val="00DF1269"/>
    <w:rsid w:val="00DF1451"/>
    <w:rsid w:val="00DF2F6A"/>
    <w:rsid w:val="00DF448F"/>
    <w:rsid w:val="00DF49A1"/>
    <w:rsid w:val="00DF51BC"/>
    <w:rsid w:val="00DF5B5B"/>
    <w:rsid w:val="00DF5D19"/>
    <w:rsid w:val="00DF7D97"/>
    <w:rsid w:val="00E02798"/>
    <w:rsid w:val="00E03D9E"/>
    <w:rsid w:val="00E102EB"/>
    <w:rsid w:val="00E10A88"/>
    <w:rsid w:val="00E11933"/>
    <w:rsid w:val="00E12548"/>
    <w:rsid w:val="00E1381D"/>
    <w:rsid w:val="00E1392B"/>
    <w:rsid w:val="00E16A39"/>
    <w:rsid w:val="00E20543"/>
    <w:rsid w:val="00E22583"/>
    <w:rsid w:val="00E2342F"/>
    <w:rsid w:val="00E241B5"/>
    <w:rsid w:val="00E256C3"/>
    <w:rsid w:val="00E27AA9"/>
    <w:rsid w:val="00E27F3C"/>
    <w:rsid w:val="00E31DB3"/>
    <w:rsid w:val="00E36EA8"/>
    <w:rsid w:val="00E36F1F"/>
    <w:rsid w:val="00E4253C"/>
    <w:rsid w:val="00E4345D"/>
    <w:rsid w:val="00E44CD4"/>
    <w:rsid w:val="00E45909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550A"/>
    <w:rsid w:val="00E87E60"/>
    <w:rsid w:val="00EA556D"/>
    <w:rsid w:val="00EA6273"/>
    <w:rsid w:val="00EB29F2"/>
    <w:rsid w:val="00EC2CF4"/>
    <w:rsid w:val="00EC3A4A"/>
    <w:rsid w:val="00EC3A5E"/>
    <w:rsid w:val="00EC5BE5"/>
    <w:rsid w:val="00ED08BD"/>
    <w:rsid w:val="00ED1BA6"/>
    <w:rsid w:val="00ED3CBF"/>
    <w:rsid w:val="00ED449C"/>
    <w:rsid w:val="00ED62D1"/>
    <w:rsid w:val="00ED706D"/>
    <w:rsid w:val="00EE1829"/>
    <w:rsid w:val="00EE2CCF"/>
    <w:rsid w:val="00EE38DA"/>
    <w:rsid w:val="00EE76F7"/>
    <w:rsid w:val="00EF2AC8"/>
    <w:rsid w:val="00EF3059"/>
    <w:rsid w:val="00EF3A81"/>
    <w:rsid w:val="00EF3CFB"/>
    <w:rsid w:val="00EF4A0F"/>
    <w:rsid w:val="00EF75ED"/>
    <w:rsid w:val="00F0215A"/>
    <w:rsid w:val="00F04B04"/>
    <w:rsid w:val="00F0704F"/>
    <w:rsid w:val="00F111EE"/>
    <w:rsid w:val="00F115A4"/>
    <w:rsid w:val="00F13CA7"/>
    <w:rsid w:val="00F15F19"/>
    <w:rsid w:val="00F16746"/>
    <w:rsid w:val="00F209DF"/>
    <w:rsid w:val="00F30B64"/>
    <w:rsid w:val="00F36DD4"/>
    <w:rsid w:val="00F4092F"/>
    <w:rsid w:val="00F51603"/>
    <w:rsid w:val="00F52BEC"/>
    <w:rsid w:val="00F56AFB"/>
    <w:rsid w:val="00F61EAE"/>
    <w:rsid w:val="00F63AD7"/>
    <w:rsid w:val="00F66202"/>
    <w:rsid w:val="00F66846"/>
    <w:rsid w:val="00F71E7D"/>
    <w:rsid w:val="00F75040"/>
    <w:rsid w:val="00F752A2"/>
    <w:rsid w:val="00F7707B"/>
    <w:rsid w:val="00F81552"/>
    <w:rsid w:val="00F85DF9"/>
    <w:rsid w:val="00F8620C"/>
    <w:rsid w:val="00F87A81"/>
    <w:rsid w:val="00F90B63"/>
    <w:rsid w:val="00F90C97"/>
    <w:rsid w:val="00F93BC7"/>
    <w:rsid w:val="00F975CE"/>
    <w:rsid w:val="00FA3976"/>
    <w:rsid w:val="00FA659D"/>
    <w:rsid w:val="00FB1273"/>
    <w:rsid w:val="00FB4358"/>
    <w:rsid w:val="00FB4733"/>
    <w:rsid w:val="00FB5348"/>
    <w:rsid w:val="00FB7548"/>
    <w:rsid w:val="00FB7706"/>
    <w:rsid w:val="00FC0FBE"/>
    <w:rsid w:val="00FC3FEF"/>
    <w:rsid w:val="00FD29A8"/>
    <w:rsid w:val="00FD383F"/>
    <w:rsid w:val="00FD4930"/>
    <w:rsid w:val="00FD4AF4"/>
    <w:rsid w:val="00FE04CB"/>
    <w:rsid w:val="00FE0C4C"/>
    <w:rsid w:val="00FE280D"/>
    <w:rsid w:val="00FF01E8"/>
    <w:rsid w:val="00FF04CF"/>
    <w:rsid w:val="00FF2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C3DF89"/>
  <w15:docId w15:val="{FB316CDD-4BF7-432B-AB22-D69136DF9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customStyle="1" w:styleId="Default">
    <w:name w:val="Default"/>
    <w:rsid w:val="00EB29F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27AA6"/>
    <w:rsid w:val="00170CA0"/>
    <w:rsid w:val="00172A8B"/>
    <w:rsid w:val="00233225"/>
    <w:rsid w:val="002B645A"/>
    <w:rsid w:val="00314D9C"/>
    <w:rsid w:val="00355305"/>
    <w:rsid w:val="004A604A"/>
    <w:rsid w:val="004D0F36"/>
    <w:rsid w:val="00500F4B"/>
    <w:rsid w:val="005415F7"/>
    <w:rsid w:val="00541DA1"/>
    <w:rsid w:val="00546895"/>
    <w:rsid w:val="006553B6"/>
    <w:rsid w:val="00706D55"/>
    <w:rsid w:val="00746329"/>
    <w:rsid w:val="00797422"/>
    <w:rsid w:val="007A0AB6"/>
    <w:rsid w:val="007B7A47"/>
    <w:rsid w:val="00827AA6"/>
    <w:rsid w:val="00840A89"/>
    <w:rsid w:val="00850DF5"/>
    <w:rsid w:val="00851B19"/>
    <w:rsid w:val="008521EC"/>
    <w:rsid w:val="009411FE"/>
    <w:rsid w:val="00955D46"/>
    <w:rsid w:val="0096649D"/>
    <w:rsid w:val="0098084D"/>
    <w:rsid w:val="009824AC"/>
    <w:rsid w:val="00992AC4"/>
    <w:rsid w:val="009F7648"/>
    <w:rsid w:val="00A91F3D"/>
    <w:rsid w:val="00AC0DF8"/>
    <w:rsid w:val="00AF16CF"/>
    <w:rsid w:val="00AF710C"/>
    <w:rsid w:val="00B04925"/>
    <w:rsid w:val="00B41CE4"/>
    <w:rsid w:val="00B84B39"/>
    <w:rsid w:val="00B921D7"/>
    <w:rsid w:val="00C15FB9"/>
    <w:rsid w:val="00C41BA3"/>
    <w:rsid w:val="00D44118"/>
    <w:rsid w:val="00D92255"/>
    <w:rsid w:val="00D96815"/>
    <w:rsid w:val="00E26FE9"/>
    <w:rsid w:val="00E32E8B"/>
    <w:rsid w:val="00E34DBC"/>
    <w:rsid w:val="00EF170C"/>
    <w:rsid w:val="00EF7204"/>
    <w:rsid w:val="00F8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46895"/>
    <w:rPr>
      <w:color w:val="808080"/>
    </w:rPr>
  </w:style>
  <w:style w:type="paragraph" w:customStyle="1" w:styleId="D1E3741F544E463FB455BDBD93D7915B">
    <w:name w:val="D1E3741F544E463FB455BDBD93D7915B"/>
    <w:rsid w:val="00546895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314033612A68438C96379A5467FC60" ma:contentTypeVersion="0" ma:contentTypeDescription="Create a new document." ma:contentTypeScope="" ma:versionID="ca0455b1848ec799a023f2257b642acc">
  <xsd:schema xmlns:xsd="http://www.w3.org/2001/XMLSchema" xmlns:xs="http://www.w3.org/2001/XMLSchema" xmlns:p="http://schemas.microsoft.com/office/2006/metadata/properties" xmlns:ns2="54cf9ea2-8b24-4a35-a789-c10402c86061" targetNamespace="http://schemas.microsoft.com/office/2006/metadata/properties" ma:root="true" ma:fieldsID="53829a5045acc2f22271c17b832f2751" ns2:_=""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54cf9ea2-8b24-4a35-a789-c10402c86061">
      <Url>https://infocentre2.gsma.com/gp/wg/IR/RIL/_layouts/DocIdRedir.aspx?ID=INFO-4188-3</Url>
      <Description>INFO-4188-3</Description>
    </_dlc_DocIdUrl>
    <_dlc_DocId xmlns="54cf9ea2-8b24-4a35-a789-c10402c86061">INFO-4188-3</_dlc_DocId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7B629E3-38EE-443B-B381-ABAE2F1E2AF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C7DA2A2-3815-43AC-8075-60FC465B7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54cf9ea2-8b24-4a35-a789-c10402c86061"/>
  </ds:schemaRefs>
</ds:datastoreItem>
</file>

<file path=customXml/itemProps6.xml><?xml version="1.0" encoding="utf-8"?>
<ds:datastoreItem xmlns:ds="http://schemas.openxmlformats.org/officeDocument/2006/customXml" ds:itemID="{FC94F5D7-BD2C-4553-A37B-88C2276BF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228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/>
      <vt:lpstr>LS Title</vt:lpstr>
      <vt:lpstr>LS to TDS re Call Reference in NRTRDE</vt:lpstr>
      <vt:lpstr>LS to TDS re Call Reference in NRTRDE</vt:lpstr>
    </vt:vector>
  </TitlesOfParts>
  <Company/>
  <LinksUpToDate>false</LinksUpToDate>
  <CharactersWithSpaces>659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 Mustapha</dc:creator>
  <cp:lastModifiedBy>Mona Mustapha</cp:lastModifiedBy>
  <cp:revision>10</cp:revision>
  <cp:lastPrinted>2006-09-14T07:39:00Z</cp:lastPrinted>
  <dcterms:created xsi:type="dcterms:W3CDTF">2019-09-04T13:22:00Z</dcterms:created>
  <dcterms:modified xsi:type="dcterms:W3CDTF">2019-09-13T16:20:00Z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0x0101009C314033612A68438C96379A5467FC60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</Properties>
</file>